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22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8C436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C436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8C436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272CC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22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8C436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C436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8C436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00:37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ที่ทำการองค์กรปกครองส่วนท้องถิ่นที่จะดำเนินการรื้อถอนอาคาร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6B5325" w:rsidRDefault="006B532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6B5325" w:rsidRDefault="006B532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="00574141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ใดจะรื้อถอนอาคารที่มีส่วนสูงเกิน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ตรซึ่งอยู่ห่างจากอาคารอื่นหรือที่สาธารณะน้อยกว่าความสูงของอาคารและอาคารที่อยู่ห่างจากอาคารอื่นหรือที่สาธารณะน้อยกว่า๒เมตรต้องได้รับใบอนุญาตจากเจ้าพนักงานท้องถิ่นซึ่ง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>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ยื่นขออนุญาตรื้อถอนอาคารพร้อมเอกสาร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7414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7414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8C436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7414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7414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8C436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7414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7414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8C436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และแจ้งให้ผู้ขอมารับใบอนุญาตรื้อถอนอาคาร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7414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7414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8C436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B5325" w:rsidRDefault="006B5325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แบบคำขออนุญาตรื้อถอนอาคาร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ผู้ออกแบบขั้นตอนวิธีการและสิ่งป้องกันวัสดุร่วงหล่นในการรื้อถอน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กรณีที่เป็นอาคารมีลักษณะขนาดอยู่ในประเภทเป็นวิชาชีพวิศวกรรมควบคุม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เจ้าของที่ดินต้องมีหนังสือยินยอมของเจ้าของที่ดินให้รื้อถอนอาคารในที่ดิน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บัตรประชาชนและสำเน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ทะเบียนของผู้มีอำนาจลงนามแทนนิติบุคคลผู้รับมอบอำนาจเจ้าของอาคาร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กรณีเจ้าของอาคารเป็นนิติบุคคล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C436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8C436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8C436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7716C9" w:rsidRPr="000C2AAC" w:rsidTr="00716560">
        <w:tc>
          <w:tcPr>
            <w:tcW w:w="1418" w:type="dxa"/>
          </w:tcPr>
          <w:p w:rsidR="007716C9" w:rsidRPr="000C2AAC" w:rsidRDefault="007716C9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7716C9" w:rsidRPr="000C2AAC" w:rsidRDefault="007716C9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7716C9" w:rsidRPr="000C2AAC" w:rsidTr="00716560">
        <w:tc>
          <w:tcPr>
            <w:tcW w:w="1418" w:type="dxa"/>
          </w:tcPr>
          <w:p w:rsidR="007716C9" w:rsidRPr="000C2AAC" w:rsidRDefault="007716C9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7716C9" w:rsidRPr="000C2AAC" w:rsidRDefault="007716C9" w:rsidP="0071656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7716C9" w:rsidRPr="000C2AAC" w:rsidTr="00716560">
        <w:tc>
          <w:tcPr>
            <w:tcW w:w="1418" w:type="dxa"/>
          </w:tcPr>
          <w:p w:rsidR="007716C9" w:rsidRPr="000C2AAC" w:rsidRDefault="007716C9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7716C9" w:rsidRDefault="007716C9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7716C9" w:rsidRDefault="007716C9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7716C9" w:rsidRPr="000C2AAC" w:rsidRDefault="007716C9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7716C9" w:rsidRPr="000C2AAC" w:rsidTr="00716560">
        <w:tc>
          <w:tcPr>
            <w:tcW w:w="1418" w:type="dxa"/>
          </w:tcPr>
          <w:p w:rsidR="007716C9" w:rsidRPr="000C2AAC" w:rsidRDefault="007716C9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7716C9" w:rsidRPr="000C2AAC" w:rsidRDefault="007716C9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7716C9" w:rsidRPr="000C2AAC" w:rsidTr="00716560">
        <w:tc>
          <w:tcPr>
            <w:tcW w:w="1418" w:type="dxa"/>
          </w:tcPr>
          <w:p w:rsidR="007716C9" w:rsidRPr="000C2AAC" w:rsidRDefault="007716C9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7716C9" w:rsidRPr="000C2AAC" w:rsidRDefault="007716C9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7716C9" w:rsidRDefault="007716C9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7716C9" w:rsidRDefault="007716C9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7716C9" w:rsidRPr="000C2AAC" w:rsidRDefault="007716C9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74B" w:rsidRDefault="00AA274B" w:rsidP="00C81DB8">
      <w:pPr>
        <w:spacing w:after="0" w:line="240" w:lineRule="auto"/>
      </w:pPr>
      <w:r>
        <w:separator/>
      </w:r>
    </w:p>
  </w:endnote>
  <w:endnote w:type="continuationSeparator" w:id="1">
    <w:p w:rsidR="00AA274B" w:rsidRDefault="00AA274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74B" w:rsidRDefault="00AA274B" w:rsidP="00C81DB8">
      <w:pPr>
        <w:spacing w:after="0" w:line="240" w:lineRule="auto"/>
      </w:pPr>
      <w:r>
        <w:separator/>
      </w:r>
    </w:p>
  </w:footnote>
  <w:footnote w:type="continuationSeparator" w:id="1">
    <w:p w:rsidR="00AA274B" w:rsidRDefault="00AA274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272C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B3606">
          <w:rPr>
            <w:noProof/>
          </w:rPr>
          <w:t>9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B360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606"/>
    <w:rsid w:val="002B3B12"/>
    <w:rsid w:val="002B4D3D"/>
    <w:rsid w:val="002C3E03"/>
    <w:rsid w:val="00313D38"/>
    <w:rsid w:val="003240F6"/>
    <w:rsid w:val="00352D56"/>
    <w:rsid w:val="00353030"/>
    <w:rsid w:val="00357299"/>
    <w:rsid w:val="0037199A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4141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B5325"/>
    <w:rsid w:val="006C07C4"/>
    <w:rsid w:val="006C6C22"/>
    <w:rsid w:val="00707AED"/>
    <w:rsid w:val="00712638"/>
    <w:rsid w:val="00760D0B"/>
    <w:rsid w:val="00761FD0"/>
    <w:rsid w:val="007716C9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C4365"/>
    <w:rsid w:val="008D7B9E"/>
    <w:rsid w:val="008E2900"/>
    <w:rsid w:val="00914267"/>
    <w:rsid w:val="00934C64"/>
    <w:rsid w:val="00935601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274B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272CC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663</TotalTime>
  <Pages>9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87</cp:revision>
  <cp:lastPrinted>2015-08-20T05:53:00Z</cp:lastPrinted>
  <dcterms:created xsi:type="dcterms:W3CDTF">2015-04-23T03:41:00Z</dcterms:created>
  <dcterms:modified xsi:type="dcterms:W3CDTF">2015-08-20T05:55:00Z</dcterms:modified>
</cp:coreProperties>
</file>